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5FD" w:rsidRPr="00B1604C" w:rsidRDefault="009B05FD" w:rsidP="009B05FD">
      <w:pPr>
        <w:ind w:left="7920"/>
        <w:contextualSpacing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  <w:r>
        <w:rPr>
          <w:rFonts w:asciiTheme="minorHAnsi" w:hAnsiTheme="minorHAnsi" w:cstheme="minorHAnsi"/>
          <w:sz w:val="20"/>
          <w:szCs w:val="20"/>
        </w:rPr>
        <w:t>C</w:t>
      </w:r>
    </w:p>
    <w:p w:rsidR="009B05FD" w:rsidRPr="00B1604C" w:rsidRDefault="009B05FD" w:rsidP="009B05FD">
      <w:pPr>
        <w:contextualSpacing/>
        <w:rPr>
          <w:rFonts w:asciiTheme="minorHAnsi" w:hAnsiTheme="minorHAnsi" w:cstheme="minorHAnsi"/>
          <w:bCs/>
          <w:sz w:val="20"/>
          <w:szCs w:val="20"/>
        </w:rPr>
      </w:pPr>
      <w:r w:rsidRPr="00B1604C">
        <w:rPr>
          <w:rFonts w:asciiTheme="minorHAnsi" w:hAnsiTheme="minorHAnsi" w:cstheme="minorHAnsi"/>
          <w:bCs/>
          <w:sz w:val="20"/>
          <w:szCs w:val="20"/>
        </w:rPr>
        <w:t>PONUDNIK</w:t>
      </w:r>
    </w:p>
    <w:p w:rsidR="009B05FD" w:rsidRPr="00DC3218" w:rsidRDefault="009B05FD" w:rsidP="009B05FD">
      <w:pPr>
        <w:rPr>
          <w:rFonts w:asciiTheme="minorHAnsi" w:hAnsiTheme="minorHAnsi"/>
          <w:sz w:val="20"/>
          <w:szCs w:val="20"/>
        </w:rPr>
      </w:pPr>
    </w:p>
    <w:p w:rsidR="009B05FD" w:rsidRPr="00B1604C" w:rsidRDefault="009B05FD" w:rsidP="009B05FD">
      <w:pPr>
        <w:rPr>
          <w:rFonts w:asciiTheme="minorHAnsi" w:hAnsiTheme="minorHAnsi"/>
        </w:rPr>
      </w:pPr>
      <w:r w:rsidRPr="00B1604C">
        <w:rPr>
          <w:rFonts w:asciiTheme="minorHAnsi" w:hAnsiTheme="minorHAnsi"/>
          <w:noProof w:val="0"/>
          <w:color w:val="000000"/>
          <w:sz w:val="20"/>
          <w:szCs w:val="20"/>
        </w:rPr>
        <w:t> </w:t>
      </w:r>
      <w:permStart w:id="714029507" w:edGrp="everyone"/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714029507"/>
    </w:p>
    <w:p w:rsidR="009B05FD" w:rsidRPr="00DC3218" w:rsidRDefault="009B05FD" w:rsidP="009B05FD">
      <w:pPr>
        <w:rPr>
          <w:rFonts w:asciiTheme="minorHAnsi" w:hAnsiTheme="minorHAnsi"/>
          <w:sz w:val="20"/>
          <w:szCs w:val="20"/>
        </w:rPr>
      </w:pPr>
    </w:p>
    <w:p w:rsidR="009B05FD" w:rsidRPr="00DC3218" w:rsidRDefault="009B05FD" w:rsidP="009B05FD">
      <w:pPr>
        <w:rPr>
          <w:rFonts w:asciiTheme="minorHAnsi" w:hAnsiTheme="minorHAnsi"/>
          <w:sz w:val="20"/>
          <w:szCs w:val="20"/>
        </w:rPr>
      </w:pPr>
    </w:p>
    <w:p w:rsidR="009B05FD" w:rsidRPr="00DC3218" w:rsidRDefault="009B05FD" w:rsidP="009B05FD">
      <w:pPr>
        <w:pStyle w:val="Naslov8"/>
        <w:spacing w:before="0"/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PREDRAČUN ZA SKLOP 3</w:t>
      </w:r>
    </w:p>
    <w:p w:rsidR="009B05FD" w:rsidRDefault="009B05FD" w:rsidP="009B05FD">
      <w:pPr>
        <w:rPr>
          <w:rFonts w:asciiTheme="minorHAnsi" w:hAnsiTheme="minorHAnsi"/>
          <w:sz w:val="20"/>
          <w:szCs w:val="20"/>
        </w:rPr>
      </w:pPr>
    </w:p>
    <w:p w:rsidR="009B05FD" w:rsidRPr="00B1604C" w:rsidRDefault="009B05FD" w:rsidP="009B05FD">
      <w:pPr>
        <w:rPr>
          <w:rFonts w:asciiTheme="minorHAnsi" w:hAnsiTheme="minorHAnsi"/>
          <w:sz w:val="20"/>
          <w:szCs w:val="20"/>
        </w:rPr>
      </w:pPr>
      <w:bookmarkStart w:id="0" w:name="_GoBack"/>
      <w:bookmarkEnd w:id="0"/>
    </w:p>
    <w:p w:rsidR="009B05FD" w:rsidRDefault="009B05FD" w:rsidP="009B05FD">
      <w:pPr>
        <w:contextualSpacing/>
        <w:rPr>
          <w:rFonts w:asciiTheme="minorHAnsi" w:hAnsiTheme="minorHAnsi" w:cstheme="minorHAnsi"/>
          <w:b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>NAKUP IN SERVIS TISKALNIKOV IN TISKALNIŠKE OPREME</w:t>
      </w:r>
    </w:p>
    <w:p w:rsidR="009B05FD" w:rsidRDefault="009B05FD" w:rsidP="009B05FD">
      <w:pPr>
        <w:rPr>
          <w:rFonts w:asciiTheme="minorHAnsi" w:hAnsi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2694"/>
        <w:gridCol w:w="565"/>
        <w:gridCol w:w="1277"/>
        <w:gridCol w:w="853"/>
        <w:gridCol w:w="1275"/>
        <w:gridCol w:w="851"/>
        <w:gridCol w:w="985"/>
      </w:tblGrid>
      <w:tr w:rsidR="006C12F7" w:rsidRPr="00AE4883" w:rsidTr="006C12F7">
        <w:trPr>
          <w:trHeight w:val="567"/>
        </w:trPr>
        <w:tc>
          <w:tcPr>
            <w:tcW w:w="235" w:type="pct"/>
            <w:shd w:val="clear" w:color="auto" w:fill="F2F2F2" w:themeFill="background1" w:themeFillShade="F2"/>
            <w:vAlign w:val="center"/>
            <w:hideMark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ZŠ</w:t>
            </w:r>
          </w:p>
        </w:tc>
        <w:tc>
          <w:tcPr>
            <w:tcW w:w="1510" w:type="pct"/>
            <w:shd w:val="clear" w:color="auto" w:fill="F2F2F2" w:themeFill="background1" w:themeFillShade="F2"/>
            <w:vAlign w:val="center"/>
            <w:hideMark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Opis blaga/storitve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EM</w:t>
            </w:r>
          </w:p>
        </w:tc>
        <w:tc>
          <w:tcPr>
            <w:tcW w:w="716" w:type="pct"/>
            <w:shd w:val="clear" w:color="auto" w:fill="F2F2F2" w:themeFill="background1" w:themeFillShade="F2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Število tiskanih strani na EM</w:t>
            </w:r>
          </w:p>
        </w:tc>
        <w:tc>
          <w:tcPr>
            <w:tcW w:w="478" w:type="pct"/>
            <w:shd w:val="clear" w:color="auto" w:fill="F2F2F2" w:themeFill="background1" w:themeFillShade="F2"/>
            <w:vAlign w:val="center"/>
            <w:hideMark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Količina</w:t>
            </w:r>
          </w:p>
        </w:tc>
        <w:tc>
          <w:tcPr>
            <w:tcW w:w="715" w:type="pct"/>
            <w:shd w:val="clear" w:color="auto" w:fill="F2F2F2" w:themeFill="background1" w:themeFillShade="F2"/>
            <w:vAlign w:val="center"/>
            <w:hideMark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Cena na EM brez DDV:</w:t>
            </w:r>
          </w:p>
        </w:tc>
        <w:tc>
          <w:tcPr>
            <w:tcW w:w="477" w:type="pct"/>
            <w:shd w:val="clear" w:color="auto" w:fill="F2F2F2" w:themeFill="background1" w:themeFillShade="F2"/>
            <w:vAlign w:val="center"/>
            <w:hideMark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DDV (%)</w:t>
            </w:r>
          </w:p>
        </w:tc>
        <w:tc>
          <w:tcPr>
            <w:tcW w:w="552" w:type="pct"/>
            <w:shd w:val="clear" w:color="auto" w:fill="F2F2F2" w:themeFill="background1" w:themeFillShade="F2"/>
            <w:vAlign w:val="center"/>
            <w:hideMark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Vrednost</w:t>
            </w:r>
          </w:p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brez DDV:</w:t>
            </w:r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  <w:hideMark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1510" w:type="pct"/>
            <w:noWrap/>
            <w:vAlign w:val="center"/>
            <w:hideMark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sz w:val="16"/>
                <w:szCs w:val="16"/>
              </w:rPr>
              <w:t>A: Multifunkcijska naprava (A3)</w:t>
            </w:r>
          </w:p>
        </w:tc>
        <w:tc>
          <w:tcPr>
            <w:tcW w:w="317" w:type="pct"/>
            <w:noWrap/>
            <w:vAlign w:val="center"/>
            <w:hideMark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  <w:hideMark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942766609" w:edGrp="everyone"/>
        <w:tc>
          <w:tcPr>
            <w:tcW w:w="715" w:type="pct"/>
            <w:noWrap/>
            <w:vAlign w:val="center"/>
            <w:hideMark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42766609"/>
          </w:p>
        </w:tc>
        <w:tc>
          <w:tcPr>
            <w:tcW w:w="477" w:type="pct"/>
            <w:noWrap/>
            <w:vAlign w:val="center"/>
            <w:hideMark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398407186" w:edGrp="everyone"/>
        <w:tc>
          <w:tcPr>
            <w:tcW w:w="552" w:type="pct"/>
            <w:noWrap/>
            <w:vAlign w:val="center"/>
            <w:hideMark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98407186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1.1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607690626" w:edGrp="everyone"/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07690626"/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575971482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75971482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112500832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12500832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1.2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592945840" w:edGrp="everyone"/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92945840"/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649217038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49217038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094740129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94740129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1.3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887306074" w:edGrp="everyone"/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87306074"/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877180323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77180323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139109355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39109355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1.4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Yelow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346365663" w:edGrp="everyone"/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46365663"/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371594955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71594955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085380028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85380028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1.5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Grelna enota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094922948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94922948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322743721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22743721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1.6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Fuser Kit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13137035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3137035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575773726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75773726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1.7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Sponke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876719736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76719736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22488008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22488008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1.8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Posoda za odpadne barve (waste box)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554002769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54002769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366217203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66217203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  <w:hideMark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1510" w:type="pct"/>
            <w:noWrap/>
            <w:vAlign w:val="center"/>
            <w:hideMark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sz w:val="16"/>
                <w:szCs w:val="16"/>
              </w:rPr>
              <w:t>B: Multifunkcijska naprava</w:t>
            </w:r>
          </w:p>
        </w:tc>
        <w:tc>
          <w:tcPr>
            <w:tcW w:w="317" w:type="pct"/>
            <w:noWrap/>
            <w:vAlign w:val="center"/>
            <w:hideMark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  <w:hideMark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permStart w:id="1844450013" w:edGrp="everyone"/>
        <w:tc>
          <w:tcPr>
            <w:tcW w:w="715" w:type="pct"/>
            <w:noWrap/>
            <w:vAlign w:val="center"/>
            <w:hideMark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44450013"/>
          </w:p>
        </w:tc>
        <w:tc>
          <w:tcPr>
            <w:tcW w:w="477" w:type="pct"/>
            <w:noWrap/>
            <w:vAlign w:val="center"/>
            <w:hideMark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560762559" w:edGrp="everyone"/>
        <w:tc>
          <w:tcPr>
            <w:tcW w:w="552" w:type="pct"/>
            <w:noWrap/>
            <w:vAlign w:val="center"/>
            <w:hideMark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60762559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2.1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Modul FAX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314468558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14468558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395876478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95876478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2.2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Podstavek s koleščki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permStart w:id="1365182392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65182392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43331617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43331617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2.3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01802577" w:edGrp="everyone"/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1802577"/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</w:tc>
        <w:permStart w:id="905458312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05458312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868507694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68507694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2.4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033527710" w:edGrp="everyone"/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33527710"/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</w:tc>
        <w:permStart w:id="859333696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59333696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854025813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54025813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2.5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797131250" w:edGrp="everyone"/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97131250"/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</w:tc>
        <w:permStart w:id="1859472925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59472925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125340276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25340276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2.6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Yelow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291838687" w:edGrp="everyone"/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91838687"/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</w:tc>
        <w:permStart w:id="2107584758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07584758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480594178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80594178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2.7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Grelna enota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716" w:type="pct"/>
            <w:vAlign w:val="center"/>
          </w:tcPr>
          <w:p w:rsidR="006C12F7" w:rsidRPr="00AE4883" w:rsidRDefault="00F21313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68121266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8121266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496108063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96108063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2.8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Fuser Kit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716" w:type="pct"/>
            <w:vAlign w:val="center"/>
          </w:tcPr>
          <w:p w:rsidR="006C12F7" w:rsidRPr="00AE4883" w:rsidRDefault="00F21313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097405922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97405922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012280837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12280837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2.9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Posoda za odpadne barve (waste box)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826978349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26978349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330210848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30210848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sz w:val="16"/>
                <w:szCs w:val="16"/>
              </w:rPr>
              <w:t>C: Tiskalnik barvni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082027343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82027343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64427256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64427256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3.1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023940630" w:edGrp="everyone"/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23940630"/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966030324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66030324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72967444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72967444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3.2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114511736" w:edGrp="everyone"/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14511736"/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759117334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59117334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961741017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61741017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3.3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794441999" w:edGrp="everyone"/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94441999"/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789473958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89473958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504059333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04059333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3.4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Yelow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086407605" w:edGrp="everyone"/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86407605"/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2005875311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05875311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021997478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21997478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3.5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Grelna enota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426314726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26314726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55469699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55469699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3.6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Fuser Kit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520323210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20323210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015556733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15556733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3.7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Posoda za odpadne barve (waste box)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730174591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30174591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31756373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1756373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sz w:val="16"/>
                <w:szCs w:val="16"/>
              </w:rPr>
              <w:t>D: Tiskalnik Črnobel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694856629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94856629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121861230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21861230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4.1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929502477" w:edGrp="everyone"/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29502477"/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866059495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66059495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236016715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36016715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4.2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Grelna enota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038646782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38646782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775957113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75957113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4.3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Fuser Kit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2121795210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21795210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28792888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28792888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4.4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Posoda za odpadne barve (waste box)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445745564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45745564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58485276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58485276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E: Tiskalnik za glavno pisarno in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arhiv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permStart w:id="182594799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2594799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571876071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71876071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5.1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Black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2074427902" w:edGrp="everyone"/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74427902"/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2008701757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08701757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732323747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32323747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5.2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Cyan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448151002" w:edGrp="everyone"/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48151002"/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084702665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84702665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072528036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72528036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5.3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Magenta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092582646" w:edGrp="everyone"/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92582646"/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2136285298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36285298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089480797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89480797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5.4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Toner Yelow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permStart w:id="1645872857" w:edGrp="everyone"/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45872857"/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permStart w:id="1207987846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07987846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914193694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14193694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5.5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Grelna enota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535125798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35125798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24628341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24628341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5.6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Fuser Kit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852170357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52170357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436505932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36505932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5.7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Posoda za odpadne barve (waste box)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37498200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7498200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07091782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07091782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b/>
                <w:sz w:val="16"/>
                <w:szCs w:val="16"/>
              </w:rPr>
              <w:t>F: Servisna-tehnična ura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6.1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Redno letno vzdrževanje opreme A: Multifunkcijska naprava (A3)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permStart w:id="1399932050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99932050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27307484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27307484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6.2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Za vso ponujeno opremo (cena ure za servis na lokaciji agencije, vključno s ceno za potne stroške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ura</w:t>
            </w:r>
          </w:p>
        </w:tc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147542881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7542881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74256216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74256216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6.3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Za vso ponujeno opremo (cena ure za servis pri ponudniku, vključno s ceno za potne stroške)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629768207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29768207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636790368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36790368"/>
          </w:p>
        </w:tc>
      </w:tr>
      <w:tr w:rsidR="006C12F7" w:rsidRPr="00AE4883" w:rsidTr="006C12F7">
        <w:trPr>
          <w:trHeight w:val="283"/>
        </w:trPr>
        <w:tc>
          <w:tcPr>
            <w:tcW w:w="235" w:type="pct"/>
            <w:noWrap/>
            <w:vAlign w:val="center"/>
          </w:tcPr>
          <w:p w:rsidR="006C12F7" w:rsidRPr="00AE4883" w:rsidRDefault="006C12F7" w:rsidP="006C12F7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6.4</w:t>
            </w:r>
          </w:p>
        </w:tc>
        <w:tc>
          <w:tcPr>
            <w:tcW w:w="1510" w:type="pct"/>
            <w:noWrap/>
            <w:vAlign w:val="center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Potni strošek za odvoz opreme, ki bo v garancijskem popravilu</w:t>
            </w:r>
          </w:p>
        </w:tc>
        <w:tc>
          <w:tcPr>
            <w:tcW w:w="31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ura</w:t>
            </w:r>
          </w:p>
        </w:tc>
        <w:tc>
          <w:tcPr>
            <w:tcW w:w="716" w:type="pct"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8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048275639" w:edGrp="everyone"/>
        <w:tc>
          <w:tcPr>
            <w:tcW w:w="715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48275639"/>
          </w:p>
        </w:tc>
        <w:tc>
          <w:tcPr>
            <w:tcW w:w="477" w:type="pct"/>
            <w:noWrap/>
            <w:vAlign w:val="center"/>
          </w:tcPr>
          <w:p w:rsidR="006C12F7" w:rsidRPr="00AE4883" w:rsidRDefault="006C12F7" w:rsidP="006C12F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604073971" w:edGrp="everyone"/>
        <w:tc>
          <w:tcPr>
            <w:tcW w:w="552" w:type="pct"/>
            <w:noWrap/>
            <w:vAlign w:val="center"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04073971"/>
          </w:p>
        </w:tc>
      </w:tr>
      <w:tr w:rsidR="006C12F7" w:rsidRPr="00AE4883" w:rsidTr="006C12F7">
        <w:trPr>
          <w:trHeight w:val="283"/>
        </w:trPr>
        <w:tc>
          <w:tcPr>
            <w:tcW w:w="5000" w:type="pct"/>
            <w:gridSpan w:val="8"/>
            <w:shd w:val="clear" w:color="auto" w:fill="F2F2F2" w:themeFill="background1" w:themeFillShade="F2"/>
          </w:tcPr>
          <w:p w:rsidR="006C12F7" w:rsidRPr="008567C2" w:rsidRDefault="006C12F7" w:rsidP="006C12F7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</w:p>
        </w:tc>
      </w:tr>
      <w:tr w:rsidR="006C12F7" w:rsidRPr="00AE4883" w:rsidTr="006C12F7">
        <w:trPr>
          <w:trHeight w:val="283"/>
        </w:trPr>
        <w:tc>
          <w:tcPr>
            <w:tcW w:w="3256" w:type="pct"/>
            <w:gridSpan w:val="5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Skupaj vrednost brez DDV (v EUR)</w:t>
            </w:r>
          </w:p>
        </w:tc>
        <w:tc>
          <w:tcPr>
            <w:tcW w:w="1744" w:type="pct"/>
            <w:gridSpan w:val="3"/>
            <w:noWrap/>
            <w:vAlign w:val="center"/>
            <w:hideMark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215705769" w:edGrp="everyone"/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15705769"/>
          </w:p>
        </w:tc>
      </w:tr>
      <w:tr w:rsidR="006C12F7" w:rsidRPr="00AE4883" w:rsidTr="006C12F7">
        <w:trPr>
          <w:trHeight w:val="283"/>
        </w:trPr>
        <w:tc>
          <w:tcPr>
            <w:tcW w:w="3256" w:type="pct"/>
            <w:gridSpan w:val="5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Znesek DDV (v EUR)</w:t>
            </w:r>
          </w:p>
        </w:tc>
        <w:tc>
          <w:tcPr>
            <w:tcW w:w="1744" w:type="pct"/>
            <w:gridSpan w:val="3"/>
            <w:noWrap/>
            <w:vAlign w:val="center"/>
            <w:hideMark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370936232" w:edGrp="everyone"/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70936232"/>
          </w:p>
        </w:tc>
      </w:tr>
      <w:tr w:rsidR="006C12F7" w:rsidRPr="00AE4883" w:rsidTr="006C12F7">
        <w:trPr>
          <w:trHeight w:val="283"/>
        </w:trPr>
        <w:tc>
          <w:tcPr>
            <w:tcW w:w="3256" w:type="pct"/>
            <w:gridSpan w:val="5"/>
          </w:tcPr>
          <w:p w:rsidR="006C12F7" w:rsidRPr="00AE4883" w:rsidRDefault="006C12F7" w:rsidP="006C12F7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Skupaj vrednost z DDV (v EUR)</w:t>
            </w:r>
          </w:p>
        </w:tc>
        <w:tc>
          <w:tcPr>
            <w:tcW w:w="1744" w:type="pct"/>
            <w:gridSpan w:val="3"/>
            <w:noWrap/>
            <w:vAlign w:val="center"/>
            <w:hideMark/>
          </w:tcPr>
          <w:p w:rsidR="006C12F7" w:rsidRPr="00AE4883" w:rsidRDefault="006C12F7" w:rsidP="006C12F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AE4883">
              <w:rPr>
                <w:rFonts w:asciiTheme="minorHAnsi" w:hAnsiTheme="minorHAnsi" w:cstheme="minorHAnsi"/>
                <w:sz w:val="16"/>
                <w:szCs w:val="16"/>
              </w:rPr>
              <w:t> </w:t>
            </w:r>
            <w:permStart w:id="1372222660" w:edGrp="everyone"/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72222660"/>
          </w:p>
        </w:tc>
      </w:tr>
    </w:tbl>
    <w:p w:rsidR="009B05FD" w:rsidRDefault="009B05FD" w:rsidP="009B05FD">
      <w:pPr>
        <w:rPr>
          <w:rFonts w:asciiTheme="minorHAnsi" w:hAnsiTheme="minorHAnsi"/>
          <w:sz w:val="20"/>
          <w:szCs w:val="20"/>
        </w:rPr>
      </w:pPr>
    </w:p>
    <w:p w:rsidR="009B05FD" w:rsidRPr="00DC3218" w:rsidRDefault="009B05FD" w:rsidP="009B05FD">
      <w:pPr>
        <w:rPr>
          <w:rFonts w:asciiTheme="minorHAnsi" w:hAnsiTheme="minorHAnsi"/>
          <w:sz w:val="20"/>
          <w:szCs w:val="20"/>
        </w:rPr>
      </w:pPr>
    </w:p>
    <w:p w:rsidR="009B05FD" w:rsidRPr="00DC3218" w:rsidRDefault="009B05FD" w:rsidP="009B05FD">
      <w:pPr>
        <w:rPr>
          <w:rFonts w:asciiTheme="minorHAnsi" w:hAnsiTheme="minorHAnsi"/>
          <w:sz w:val="20"/>
          <w:szCs w:val="20"/>
        </w:rPr>
      </w:pPr>
    </w:p>
    <w:p w:rsidR="009B05FD" w:rsidRPr="00B1604C" w:rsidRDefault="009B05FD" w:rsidP="009B05FD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  <w:t>Žig in podpis ponudnika:</w:t>
      </w:r>
    </w:p>
    <w:p w:rsidR="009B05FD" w:rsidRPr="00B1604C" w:rsidRDefault="009B05FD" w:rsidP="009B05FD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9B05FD" w:rsidRPr="00B1604C" w:rsidRDefault="009B05FD" w:rsidP="009B05FD">
      <w:pPr>
        <w:ind w:left="5040" w:firstLine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</w:p>
    <w:p w:rsidR="009079D1" w:rsidRPr="009B05FD" w:rsidRDefault="009079D1" w:rsidP="009B05FD"/>
    <w:sectPr w:rsidR="009079D1" w:rsidRPr="009B05FD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995" w:rsidRDefault="006A7995" w:rsidP="00184F9B">
      <w:r>
        <w:separator/>
      </w:r>
    </w:p>
  </w:endnote>
  <w:endnote w:type="continuationSeparator" w:id="0">
    <w:p w:rsidR="006A7995" w:rsidRDefault="006A7995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roman"/>
    <w:notTrueType/>
    <w:pitch w:val="default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2F7" w:rsidRDefault="006C12F7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6C12F7" w:rsidRDefault="006C12F7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6C12F7" w:rsidRPr="003B0F4B" w:rsidRDefault="006C12F7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2F7" w:rsidRPr="00EC2F5E" w:rsidRDefault="006C12F7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C12F7" w:rsidRPr="00EC2F5E" w:rsidRDefault="006C12F7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6C12F7" w:rsidRPr="00EC2F5E" w:rsidTr="009079D1">
      <w:tc>
        <w:tcPr>
          <w:tcW w:w="4535" w:type="dxa"/>
        </w:tcPr>
        <w:p w:rsidR="006C12F7" w:rsidRPr="00EC2F5E" w:rsidRDefault="006C12F7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C12F7" w:rsidRPr="00EC2F5E" w:rsidRDefault="006C12F7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21313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21313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6C12F7" w:rsidRPr="006A61D4" w:rsidRDefault="006C12F7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2F7" w:rsidRPr="00EC2F5E" w:rsidRDefault="006C12F7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C12F7" w:rsidRPr="00EC2F5E" w:rsidRDefault="006C12F7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6C12F7" w:rsidRPr="00EC2F5E" w:rsidTr="009079D1">
      <w:tc>
        <w:tcPr>
          <w:tcW w:w="4535" w:type="dxa"/>
        </w:tcPr>
        <w:p w:rsidR="006C12F7" w:rsidRPr="00EC2F5E" w:rsidRDefault="006C12F7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C12F7" w:rsidRPr="00EC2F5E" w:rsidRDefault="006C12F7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21313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21313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6C12F7" w:rsidRPr="006A61D4" w:rsidRDefault="006C12F7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995" w:rsidRDefault="006A7995" w:rsidP="00184F9B">
      <w:r>
        <w:separator/>
      </w:r>
    </w:p>
  </w:footnote>
  <w:footnote w:type="continuationSeparator" w:id="0">
    <w:p w:rsidR="006A7995" w:rsidRDefault="006A7995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2F7" w:rsidRDefault="006C12F7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2F7" w:rsidRDefault="006C12F7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C12F7" w:rsidRDefault="006C12F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2F7" w:rsidRDefault="006C12F7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16" name="Slika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"/>
  </w:num>
  <w:num w:numId="2">
    <w:abstractNumId w:val="3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T8QPRjDpmY9sorreU9AyD5OBOVHEgrXXzDoAVVvDJGRkBVk6HuCPZuSFGQH2hVVsG/sAMWa4RuBp4Lp13MRd4A==" w:salt="HSvoVxzmX+mZevrcgWriO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321E"/>
    <w:rsid w:val="00005B11"/>
    <w:rsid w:val="00010237"/>
    <w:rsid w:val="0001454B"/>
    <w:rsid w:val="00016B52"/>
    <w:rsid w:val="0001740C"/>
    <w:rsid w:val="00020699"/>
    <w:rsid w:val="00020C66"/>
    <w:rsid w:val="000248EB"/>
    <w:rsid w:val="00026081"/>
    <w:rsid w:val="00027BDE"/>
    <w:rsid w:val="00031CEE"/>
    <w:rsid w:val="000364A0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C059E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E74C0"/>
    <w:rsid w:val="000F2C1E"/>
    <w:rsid w:val="000F32FE"/>
    <w:rsid w:val="000F4DD0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590"/>
    <w:rsid w:val="00265B20"/>
    <w:rsid w:val="0026603F"/>
    <w:rsid w:val="00267085"/>
    <w:rsid w:val="002672E4"/>
    <w:rsid w:val="00271A43"/>
    <w:rsid w:val="00272430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105E4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C7945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1D80"/>
    <w:rsid w:val="00492033"/>
    <w:rsid w:val="00492E16"/>
    <w:rsid w:val="00494033"/>
    <w:rsid w:val="004A5256"/>
    <w:rsid w:val="004A689B"/>
    <w:rsid w:val="004B0255"/>
    <w:rsid w:val="004B3139"/>
    <w:rsid w:val="004C5F6A"/>
    <w:rsid w:val="004C7847"/>
    <w:rsid w:val="004D0F3A"/>
    <w:rsid w:val="004D35F4"/>
    <w:rsid w:val="004D5F05"/>
    <w:rsid w:val="004D6C13"/>
    <w:rsid w:val="004E2E3C"/>
    <w:rsid w:val="004E3E20"/>
    <w:rsid w:val="004E50B8"/>
    <w:rsid w:val="004E6843"/>
    <w:rsid w:val="004F5AFE"/>
    <w:rsid w:val="004F73F5"/>
    <w:rsid w:val="004F7CE4"/>
    <w:rsid w:val="00500BE7"/>
    <w:rsid w:val="00500CB9"/>
    <w:rsid w:val="00501AE8"/>
    <w:rsid w:val="00504FE9"/>
    <w:rsid w:val="00505D5B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4AD0"/>
    <w:rsid w:val="005D6ABF"/>
    <w:rsid w:val="005D6EA2"/>
    <w:rsid w:val="005E0345"/>
    <w:rsid w:val="005E0A9F"/>
    <w:rsid w:val="005E2B70"/>
    <w:rsid w:val="005E3A29"/>
    <w:rsid w:val="005E4D79"/>
    <w:rsid w:val="005F16CF"/>
    <w:rsid w:val="005F4912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184E"/>
    <w:rsid w:val="006230C1"/>
    <w:rsid w:val="00626A23"/>
    <w:rsid w:val="00632D38"/>
    <w:rsid w:val="006338ED"/>
    <w:rsid w:val="00634B0A"/>
    <w:rsid w:val="0064659C"/>
    <w:rsid w:val="006470BC"/>
    <w:rsid w:val="00652F7C"/>
    <w:rsid w:val="00653B91"/>
    <w:rsid w:val="00654786"/>
    <w:rsid w:val="00655B10"/>
    <w:rsid w:val="00655E8B"/>
    <w:rsid w:val="00657CCC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A7995"/>
    <w:rsid w:val="006B3947"/>
    <w:rsid w:val="006B6E46"/>
    <w:rsid w:val="006C12F7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51960"/>
    <w:rsid w:val="00752238"/>
    <w:rsid w:val="00754C63"/>
    <w:rsid w:val="00756EC6"/>
    <w:rsid w:val="00757885"/>
    <w:rsid w:val="00762943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8000F"/>
    <w:rsid w:val="0088016C"/>
    <w:rsid w:val="00881DAC"/>
    <w:rsid w:val="00884703"/>
    <w:rsid w:val="00884D86"/>
    <w:rsid w:val="008925E7"/>
    <w:rsid w:val="008A4AF9"/>
    <w:rsid w:val="008B0332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892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05FD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390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130F4"/>
    <w:rsid w:val="00D13F1B"/>
    <w:rsid w:val="00D14BA2"/>
    <w:rsid w:val="00D23B42"/>
    <w:rsid w:val="00D26294"/>
    <w:rsid w:val="00D276C2"/>
    <w:rsid w:val="00D3352A"/>
    <w:rsid w:val="00D450EF"/>
    <w:rsid w:val="00D47119"/>
    <w:rsid w:val="00D512DB"/>
    <w:rsid w:val="00D53786"/>
    <w:rsid w:val="00D5538C"/>
    <w:rsid w:val="00D55771"/>
    <w:rsid w:val="00D56DCB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6BFF"/>
    <w:rsid w:val="00DA7BAA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313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8DF1E8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9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iPriority w:val="99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9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uiPriority w:val="99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1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1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1"/>
    <w:qFormat/>
  </w:style>
  <w:style w:type="character" w:customStyle="1" w:styleId="OdstavekseznamaZnak">
    <w:name w:val="Odstavek seznama Znak"/>
    <w:basedOn w:val="Privzetapisavaodstavka"/>
    <w:link w:val="Odstavekseznama"/>
    <w:uiPriority w:val="1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iPriority w:val="99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uiPriority w:val="99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iPriority w:val="99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iPriority w:val="99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uiPriority w:val="99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uiPriority w:val="99"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uiPriority w:val="99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uiPriority w:val="99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uiPriority w:val="99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uiPriority w:val="99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uiPriority w:val="99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uiPriority w:val="99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uiPriority w:val="99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uiPriority w:val="99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uiPriority w:val="99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uiPriority w:val="99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uiPriority w:val="99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uiPriority w:val="99"/>
    <w:rsid w:val="009079D1"/>
    <w:pPr>
      <w:numPr>
        <w:ilvl w:val="1"/>
        <w:numId w:val="1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uiPriority w:val="99"/>
    <w:rsid w:val="009079D1"/>
    <w:pPr>
      <w:numPr>
        <w:numId w:val="2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uiPriority w:val="99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uiPriority w:val="99"/>
    <w:rsid w:val="009079D1"/>
    <w:pPr>
      <w:keepNext/>
      <w:numPr>
        <w:numId w:val="3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uiPriority w:val="99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uiPriority w:val="99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uiPriority w:val="99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uiPriority w:val="99"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4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  <w:style w:type="character" w:customStyle="1" w:styleId="Spletnapovezava">
    <w:name w:val="Spletna povezava"/>
    <w:rsid w:val="003C7945"/>
    <w:rPr>
      <w:color w:val="000080"/>
      <w:u w:val="single"/>
    </w:rPr>
  </w:style>
  <w:style w:type="character" w:customStyle="1" w:styleId="Naslov1Znak1">
    <w:name w:val="Naslov 1 Znak1"/>
    <w:aliases w:val="APEK-1 Znak1"/>
    <w:basedOn w:val="Privzetapisavaodstavka"/>
    <w:rsid w:val="003C7945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</w:rPr>
  </w:style>
  <w:style w:type="character" w:customStyle="1" w:styleId="Naslov2Znak1">
    <w:name w:val="Naslov 2 Znak1"/>
    <w:aliases w:val="APEK-2 Znak1"/>
    <w:basedOn w:val="Privzetapisavaodstavka"/>
    <w:uiPriority w:val="9"/>
    <w:semiHidden/>
    <w:rsid w:val="003C7945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</w:rPr>
  </w:style>
  <w:style w:type="character" w:customStyle="1" w:styleId="Naslov3Znak1">
    <w:name w:val="Naslov 3 Znak1"/>
    <w:aliases w:val="APEK-3 Znak1"/>
    <w:basedOn w:val="Privzetapisavaodstavka"/>
    <w:semiHidden/>
    <w:rsid w:val="003C7945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</w:rPr>
  </w:style>
  <w:style w:type="character" w:customStyle="1" w:styleId="GlavaZnak1">
    <w:name w:val="Glava Znak1"/>
    <w:aliases w:val="APEK-4 Znak1"/>
    <w:basedOn w:val="Privzetapisavaodstavka"/>
    <w:semiHidden/>
    <w:rsid w:val="003C7945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customStyle="1" w:styleId="NogaZnak1">
    <w:name w:val="Noga Znak1"/>
    <w:aliases w:val="APEK-5 Znak1"/>
    <w:basedOn w:val="Privzetapisavaodstavka"/>
    <w:uiPriority w:val="99"/>
    <w:semiHidden/>
    <w:rsid w:val="003C7945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customStyle="1" w:styleId="TelobesedilaZnak1">
    <w:name w:val="Telo besedila Znak1"/>
    <w:aliases w:val="Bulets Znak1"/>
    <w:basedOn w:val="Privzetapisavaodstavka"/>
    <w:uiPriority w:val="99"/>
    <w:semiHidden/>
    <w:rsid w:val="003C7945"/>
    <w:rPr>
      <w:rFonts w:ascii="Arial" w:eastAsia="Times New Roman" w:hAnsi="Arial" w:cs="Times New Roman"/>
      <w:noProof/>
      <w:sz w:val="18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4A6EF-8DA1-4E6F-9D0E-B8589891A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1</TotalTime>
  <Pages>2</Pages>
  <Words>644</Words>
  <Characters>3677</Characters>
  <Application>Microsoft Office Word</Application>
  <DocSecurity>8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2</cp:revision>
  <cp:lastPrinted>2018-07-03T12:17:00Z</cp:lastPrinted>
  <dcterms:created xsi:type="dcterms:W3CDTF">2018-07-03T12:27:00Z</dcterms:created>
  <dcterms:modified xsi:type="dcterms:W3CDTF">2018-07-03T12:27:00Z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